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IX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What Do You Dream?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smartTag w:uri="urn:schemas-microsoft-com:office:smarttags" w:element="City">
        <w:smartTag w:uri="urn:schemas-microsoft-com:office:smarttags" w:element="place">
          <w:r>
            <w:rPr>
              <w:rFonts w:ascii="CourierNew" w:hAnsi="CourierNew" w:cs="CourierNew"/>
              <w:sz w:val="20"/>
              <w:szCs w:val="20"/>
            </w:rPr>
            <w:t>Harvey</w:t>
          </w:r>
        </w:smartTag>
      </w:smartTag>
      <w:r>
        <w:rPr>
          <w:rFonts w:ascii="CourierNew" w:hAnsi="CourierNew" w:cs="CourierNew"/>
          <w:sz w:val="20"/>
          <w:szCs w:val="20"/>
        </w:rPr>
        <w:t xml:space="preserve"> didn't mention what had happened at the lake to anyone-not even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Lulu-in part because he felt stupid for falling in and in part because the House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tried so hard to please him in the days that followed that he almost forgot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about the accident entirely. That very night, in fact, he found a piece of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colored string with his name tag on it at the base of the Christmas tree, and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followed it through the House to find a new bike-even more splendid than the one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he'd lost two years before-waiting for him.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But that was just the first of many fine surprises the Holiday House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sprang in quick succession. One morning, for instance, Wendell and Harvey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climbed up into the tree house to discover that the branches around it were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swarming with parrots and monkeys. Another day, in the middle of Thanksgiving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dinner, Mrs. </w:t>
      </w:r>
      <w:smartTag w:uri="urn:schemas-microsoft-com:office:smarttags" w:element="City">
        <w:smartTag w:uri="urn:schemas-microsoft-com:office:smarttags" w:element="place">
          <w:r>
            <w:rPr>
              <w:rFonts w:ascii="CourierNew" w:hAnsi="CourierNew" w:cs="CourierNew"/>
              <w:sz w:val="20"/>
              <w:szCs w:val="20"/>
            </w:rPr>
            <w:t>Griffin</w:t>
          </w:r>
        </w:smartTag>
      </w:smartTag>
      <w:r>
        <w:rPr>
          <w:rFonts w:ascii="CourierNew" w:hAnsi="CourierNew" w:cs="CourierNew"/>
          <w:sz w:val="20"/>
          <w:szCs w:val="20"/>
        </w:rPr>
        <w:t xml:space="preserve"> called them through into the living room, where the flames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of the fire had taken on the shapes of dragons and heroes, and were doing fiery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battle in the grate. And in the heat of one lazy afternoon, </w:t>
      </w:r>
      <w:smartTag w:uri="urn:schemas-microsoft-com:office:smarttags" w:element="City">
        <w:smartTag w:uri="urn:schemas-microsoft-com:office:smarttags" w:element="place">
          <w:r>
            <w:rPr>
              <w:rFonts w:ascii="CourierNew" w:hAnsi="CourierNew" w:cs="CourierNew"/>
              <w:sz w:val="20"/>
              <w:szCs w:val="20"/>
            </w:rPr>
            <w:t>Harvey</w:t>
          </w:r>
        </w:smartTag>
      </w:smartTag>
      <w:r>
        <w:rPr>
          <w:rFonts w:ascii="CourierNew" w:hAnsi="CourierNew" w:cs="CourierNew"/>
          <w:sz w:val="20"/>
          <w:szCs w:val="20"/>
        </w:rPr>
        <w:t xml:space="preserve"> was wakened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from a doze by a chorus of shouts and found a troupe of mechanical acrobats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performing clockwork-defying feats on the lawn.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greatest surprise, however, began with the appearance of one of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Rictus's siblings.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"My name is Jive," he said, stepping out of the early evening murk at the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top of the stairs. Every muscle in his body seemed to be in motion: tics, jigs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and jitterings that had wasted him away until he barely cast a shadow. Even his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hair, which was a mass of oiled curls, seemed to hear some crazed rhythm. It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writhed on his scalp in a knotted frenzy.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"Brother Rictus sent me along to see how you're doin'," he said, his tones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succulent.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"I'm doing fine," </w:t>
      </w:r>
      <w:smartTag w:uri="urn:schemas-microsoft-com:office:smarttags" w:element="City">
        <w:smartTag w:uri="urn:schemas-microsoft-com:office:smarttags" w:element="place">
          <w:r>
            <w:rPr>
              <w:rFonts w:ascii="CourierNew" w:hAnsi="CourierNew" w:cs="CourierNew"/>
              <w:sz w:val="20"/>
              <w:szCs w:val="20"/>
            </w:rPr>
            <w:t>Harvey</w:t>
          </w:r>
        </w:smartTag>
      </w:smartTag>
      <w:r>
        <w:rPr>
          <w:rFonts w:ascii="CourierNew" w:hAnsi="CourierNew" w:cs="CourierNew"/>
          <w:sz w:val="20"/>
          <w:szCs w:val="20"/>
        </w:rPr>
        <w:t xml:space="preserve"> replied. "Did you say Brother Rictus?"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"We're from the same brood, loosely speaking," Jive said. "I hope you call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your family now and then."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"Yep" said </w:t>
      </w:r>
      <w:smartTag w:uri="urn:schemas-microsoft-com:office:smarttags" w:element="City">
        <w:smartTag w:uri="urn:schemas-microsoft-com:office:smarttags" w:element="place">
          <w:r>
            <w:rPr>
              <w:rFonts w:ascii="CourierNew" w:hAnsi="CourierNew" w:cs="CourierNew"/>
              <w:sz w:val="20"/>
              <w:szCs w:val="20"/>
            </w:rPr>
            <w:t>Harvey</w:t>
          </w:r>
        </w:smartTag>
      </w:smartTag>
      <w:r>
        <w:rPr>
          <w:rFonts w:ascii="CourierNew" w:hAnsi="CourierNew" w:cs="CourierNew"/>
          <w:sz w:val="20"/>
          <w:szCs w:val="20"/>
        </w:rPr>
        <w:t>. "I called them yesterday."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"Are they missin' you?"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"Didn't sound like it"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"Are you missin' them?"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smartTag w:uri="urn:schemas-microsoft-com:office:smarttags" w:element="City">
        <w:smartTag w:uri="urn:schemas-microsoft-com:office:smarttags" w:element="place">
          <w:r>
            <w:rPr>
              <w:rFonts w:ascii="CourierNew" w:hAnsi="CourierNew" w:cs="CourierNew"/>
              <w:sz w:val="20"/>
              <w:szCs w:val="20"/>
            </w:rPr>
            <w:t>Harvey</w:t>
          </w:r>
        </w:smartTag>
      </w:smartTag>
      <w:r>
        <w:rPr>
          <w:rFonts w:ascii="CourierNew" w:hAnsi="CourierNew" w:cs="CourierNew"/>
          <w:sz w:val="20"/>
          <w:szCs w:val="20"/>
        </w:rPr>
        <w:t xml:space="preserve"> shrugged. "Not really," he said.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(This wasn't strictly true-he had his homesick days-but he knew if he went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back home he'd be in school the day after, and wishing he'd stayed in the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smartTag w:uri="urn:schemas-microsoft-com:office:smarttags" w:element="place">
        <w:r>
          <w:rPr>
            <w:rFonts w:ascii="CourierNew" w:hAnsi="CourierNew" w:cs="CourierNew"/>
            <w:sz w:val="20"/>
            <w:szCs w:val="20"/>
          </w:rPr>
          <w:t>Holiday</w:t>
        </w:r>
      </w:smartTag>
      <w:r>
        <w:rPr>
          <w:rFonts w:ascii="CourierNew" w:hAnsi="CourierNew" w:cs="CourierNew"/>
          <w:sz w:val="20"/>
          <w:szCs w:val="20"/>
        </w:rPr>
        <w:t xml:space="preserve"> House a while longer,)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"You're going to make the most of bein' here then?" said Jive, practicing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 weird little dance step up and down the stairs.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"Yeah," said </w:t>
      </w:r>
      <w:smartTag w:uri="urn:schemas-microsoft-com:office:smarttags" w:element="City">
        <w:smartTag w:uri="urn:schemas-microsoft-com:office:smarttags" w:element="place">
          <w:r>
            <w:rPr>
              <w:rFonts w:ascii="CourierNew" w:hAnsi="CourierNew" w:cs="CourierNew"/>
              <w:sz w:val="20"/>
              <w:szCs w:val="20"/>
            </w:rPr>
            <w:t>Harvey</w:t>
          </w:r>
        </w:smartTag>
      </w:smartTag>
      <w:r>
        <w:rPr>
          <w:rFonts w:ascii="CourierNew" w:hAnsi="CourierNew" w:cs="CourierNew"/>
          <w:sz w:val="20"/>
          <w:szCs w:val="20"/>
        </w:rPr>
        <w:t>. "I just want to have fun."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"Who doesn't?" Jive grinned, "who doesn't?" He sidled up to </w:t>
      </w:r>
      <w:smartTag w:uri="urn:schemas-microsoft-com:office:smarttags" w:element="City">
        <w:smartTag w:uri="urn:schemas-microsoft-com:office:smarttags" w:element="place">
          <w:r>
            <w:rPr>
              <w:rFonts w:ascii="CourierNew" w:hAnsi="CourierNew" w:cs="CourierNew"/>
              <w:sz w:val="20"/>
              <w:szCs w:val="20"/>
            </w:rPr>
            <w:t>Harvey</w:t>
          </w:r>
        </w:smartTag>
      </w:smartTag>
      <w:r>
        <w:rPr>
          <w:rFonts w:ascii="CourierNew" w:hAnsi="CourierNew" w:cs="CourierNew"/>
          <w:sz w:val="20"/>
          <w:szCs w:val="20"/>
        </w:rPr>
        <w:t>, and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whispered: "Speakin' of fun..."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"What?'' said </w:t>
      </w:r>
      <w:smartTag w:uri="urn:schemas-microsoft-com:office:smarttags" w:element="City">
        <w:smartTag w:uri="urn:schemas-microsoft-com:office:smarttags" w:element="place">
          <w:r>
            <w:rPr>
              <w:rFonts w:ascii="CourierNew" w:hAnsi="CourierNew" w:cs="CourierNew"/>
              <w:sz w:val="20"/>
              <w:szCs w:val="20"/>
            </w:rPr>
            <w:t>Harvey</w:t>
          </w:r>
        </w:smartTag>
      </w:smartTag>
      <w:r>
        <w:rPr>
          <w:rFonts w:ascii="CourierNew" w:hAnsi="CourierNew" w:cs="CourierNew"/>
          <w:sz w:val="20"/>
          <w:szCs w:val="20"/>
        </w:rPr>
        <w:t>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"You never did get Wendell back for that trick of his."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"No, I didn't," said </w:t>
      </w:r>
      <w:smartTag w:uri="urn:schemas-microsoft-com:office:smarttags" w:element="City">
        <w:smartTag w:uri="urn:schemas-microsoft-com:office:smarttags" w:element="place">
          <w:r>
            <w:rPr>
              <w:rFonts w:ascii="CourierNew" w:hAnsi="CourierNew" w:cs="CourierNew"/>
              <w:sz w:val="20"/>
              <w:szCs w:val="20"/>
            </w:rPr>
            <w:t>Harvey</w:t>
          </w:r>
        </w:smartTag>
      </w:smartTag>
      <w:r>
        <w:rPr>
          <w:rFonts w:ascii="CourierNew" w:hAnsi="CourierNew" w:cs="CourierNew"/>
          <w:sz w:val="20"/>
          <w:szCs w:val="20"/>
        </w:rPr>
        <w:t>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"Why the heck not?"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could never think of a way."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"Oh I'm sure we could cook something up between the two of us," Jive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replied mischievously.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"It has to be something he'll never think of," </w:t>
      </w:r>
      <w:smartTag w:uri="urn:schemas-microsoft-com:office:smarttags" w:element="City">
        <w:smartTag w:uri="urn:schemas-microsoft-com:office:smarttags" w:element="place">
          <w:r>
            <w:rPr>
              <w:rFonts w:ascii="CourierNew" w:hAnsi="CourierNew" w:cs="CourierNew"/>
              <w:sz w:val="20"/>
              <w:szCs w:val="20"/>
            </w:rPr>
            <w:t>Harvey</w:t>
          </w:r>
        </w:smartTag>
      </w:smartTag>
      <w:r>
        <w:rPr>
          <w:rFonts w:ascii="CourierNew" w:hAnsi="CourierNew" w:cs="CourierNew"/>
          <w:sz w:val="20"/>
          <w:szCs w:val="20"/>
        </w:rPr>
        <w:t xml:space="preserve"> said.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"That shouldn't be difficult," said Jive. "Tell me, what's your favorite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monster?"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smartTag w:uri="urn:schemas-microsoft-com:office:smarttags" w:element="City">
        <w:smartTag w:uri="urn:schemas-microsoft-com:office:smarttags" w:element="place">
          <w:r>
            <w:rPr>
              <w:rFonts w:ascii="CourierNew" w:hAnsi="CourierNew" w:cs="CourierNew"/>
              <w:sz w:val="20"/>
              <w:szCs w:val="20"/>
            </w:rPr>
            <w:t>Harvey</w:t>
          </w:r>
        </w:smartTag>
      </w:smartTag>
      <w:r>
        <w:rPr>
          <w:rFonts w:ascii="CourierNew" w:hAnsi="CourierNew" w:cs="CourierNew"/>
          <w:sz w:val="20"/>
          <w:szCs w:val="20"/>
        </w:rPr>
        <w:t xml:space="preserve"> didn't have to think hard about that. "A vampire," he said with a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grin. "I found this great mask-"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"Masks are a good beginning," Jive said, "but vampires need to swoop out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of the mist " he spread his arms, curling his long fingers like the claws of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some eye-gouging beast "-swoop down, snatch up their prey, then rise up again,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up against the moon. I can see it now."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"So can I," said </w:t>
      </w:r>
      <w:smartTag w:uri="urn:schemas-microsoft-com:office:smarttags" w:element="City">
        <w:smartTag w:uri="urn:schemas-microsoft-com:office:smarttags" w:element="place">
          <w:r>
            <w:rPr>
              <w:rFonts w:ascii="CourierNew" w:hAnsi="CourierNew" w:cs="CourierNew"/>
              <w:sz w:val="20"/>
              <w:szCs w:val="20"/>
            </w:rPr>
            <w:t>Harvey</w:t>
          </w:r>
        </w:smartTag>
      </w:smartTag>
      <w:r>
        <w:rPr>
          <w:rFonts w:ascii="CourierNew" w:hAnsi="CourierNew" w:cs="CourierNew"/>
          <w:sz w:val="20"/>
          <w:szCs w:val="20"/>
        </w:rPr>
        <w:t>. "But I'm not a bat."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"So?"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"So how do I swoop?"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"Ah," said Jive. "We'll have Marr work on that for us. After all, what's a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Halloween without a transformation or two?" He consulted the grandfather clock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on the landing. "We've still got time to do it tonight. You go down and tell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Wendell you'll meet him outside. I'll go up on to the roof and find Marr. You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meet us up there."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"I've never been up on the roof."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"There's a door on the top landing. I'll see you up there in a few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minutes."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"I'll have to get my mask an' coat an' stuff."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"You won't need a mask tonight," Jive said, "trust me. Now you hurry up.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Time's a-wastin'."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It took </w:t>
      </w:r>
      <w:smartTag w:uri="urn:schemas-microsoft-com:office:smarttags" w:element="City">
        <w:smartTag w:uri="urn:schemas-microsoft-com:office:smarttags" w:element="place">
          <w:r>
            <w:rPr>
              <w:rFonts w:ascii="CourierNew" w:hAnsi="CourierNew" w:cs="CourierNew"/>
              <w:sz w:val="20"/>
              <w:szCs w:val="20"/>
            </w:rPr>
            <w:t>Harvey</w:t>
          </w:r>
        </w:smartTag>
      </w:smartTag>
      <w:r>
        <w:rPr>
          <w:rFonts w:ascii="CourierNew" w:hAnsi="CourierNew" w:cs="CourierNew"/>
          <w:sz w:val="20"/>
          <w:szCs w:val="20"/>
        </w:rPr>
        <w:t xml:space="preserve"> only a minute or two to tell Wendell to go on ahead. He was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sure Wendell suspected something, and was probably preparing some counterattack,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but </w:t>
      </w:r>
      <w:smartTag w:uri="urn:schemas-microsoft-com:office:smarttags" w:element="City">
        <w:smartTag w:uri="urn:schemas-microsoft-com:office:smarttags" w:element="place">
          <w:r>
            <w:rPr>
              <w:rFonts w:ascii="CourierNew" w:hAnsi="CourierNew" w:cs="CourierNew"/>
              <w:sz w:val="20"/>
              <w:szCs w:val="20"/>
            </w:rPr>
            <w:t>Harvey</w:t>
          </w:r>
        </w:smartTag>
      </w:smartTag>
      <w:r>
        <w:rPr>
          <w:rFonts w:ascii="CourierNew" w:hAnsi="CourierNew" w:cs="CourierNew"/>
          <w:sz w:val="20"/>
          <w:szCs w:val="20"/>
        </w:rPr>
        <w:t xml:space="preserve"> knew he and Jive had something up their sleeves even Wendell-expert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on shock tactics though he was-couldn't anticipate. With the first part of the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plan laid he hurried upstairs again, found the door Jive had mentioned, and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climbed up onto the roof.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Heights had never bothered him; he liked to be up above the world looking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down on it.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"Over here!" Jive called to him, and </w:t>
      </w:r>
      <w:smartTag w:uri="urn:schemas-microsoft-com:office:smarttags" w:element="City">
        <w:smartTag w:uri="urn:schemas-microsoft-com:office:smarttags" w:element="place">
          <w:r>
            <w:rPr>
              <w:rFonts w:ascii="CourierNew" w:hAnsi="CourierNew" w:cs="CourierNew"/>
              <w:sz w:val="20"/>
              <w:szCs w:val="20"/>
            </w:rPr>
            <w:t>Harvey</w:t>
          </w:r>
        </w:smartTag>
      </w:smartTag>
      <w:r>
        <w:rPr>
          <w:rFonts w:ascii="CourierNew" w:hAnsi="CourierNew" w:cs="CourierNew"/>
          <w:sz w:val="20"/>
          <w:szCs w:val="20"/>
        </w:rPr>
        <w:t xml:space="preserve"> took off along the narrow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walkways and up the steep roofs to where his fellow conspirator stood.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"Sure-footed!" Jive observed.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"No problem."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"How 'bout flyin'?" said a third voice, as its owner stepped from the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shadows of a chimney.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"This is Marr," Jive said. "Another of our little family."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Unlike Jive who looked nimble enough to walk on the eaves if the whim took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him, Marr seemed to have slug blood in her somewhere. </w:t>
      </w:r>
      <w:smartTag w:uri="urn:schemas-microsoft-com:office:smarttags" w:element="City">
        <w:smartTag w:uri="urn:schemas-microsoft-com:office:smarttags" w:element="place">
          <w:r>
            <w:rPr>
              <w:rFonts w:ascii="CourierNew" w:hAnsi="CourierNew" w:cs="CourierNew"/>
              <w:sz w:val="20"/>
              <w:szCs w:val="20"/>
            </w:rPr>
            <w:t>Harvey</w:t>
          </w:r>
        </w:smartTag>
      </w:smartTag>
      <w:r>
        <w:rPr>
          <w:rFonts w:ascii="CourierNew" w:hAnsi="CourierNew" w:cs="CourierNew"/>
          <w:sz w:val="20"/>
          <w:szCs w:val="20"/>
        </w:rPr>
        <w:t xml:space="preserve"> almost expected to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see her fingers leave silver trails on the brick she touched, or see soft horns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appear from her balding head. She was grossly fat, her flesh barely clinging to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her bones. Wherever it could-around her mouth and eyes, at her neck and wristsit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collapsed in clammy folds. She reached out and poked </w:t>
      </w:r>
      <w:smartTag w:uri="urn:schemas-microsoft-com:office:smarttags" w:element="City">
        <w:smartTag w:uri="urn:schemas-microsoft-com:office:smarttags" w:element="place">
          <w:r>
            <w:rPr>
              <w:rFonts w:ascii="CourierNew" w:hAnsi="CourierNew" w:cs="CourierNew"/>
              <w:sz w:val="20"/>
              <w:szCs w:val="20"/>
            </w:rPr>
            <w:t>Harvey</w:t>
          </w:r>
        </w:smartTag>
      </w:smartTag>
      <w:r>
        <w:rPr>
          <w:rFonts w:ascii="CourierNew" w:hAnsi="CourierNew" w:cs="CourierNew"/>
          <w:sz w:val="20"/>
          <w:szCs w:val="20"/>
        </w:rPr>
        <w:t>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said: what 'bout flyin'?"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"What about it?" </w:t>
      </w:r>
      <w:smartTag w:uri="urn:schemas-microsoft-com:office:smarttags" w:element="City">
        <w:smartTag w:uri="urn:schemas-microsoft-com:office:smarttags" w:element="place">
          <w:r>
            <w:rPr>
              <w:rFonts w:ascii="CourierNew" w:hAnsi="CourierNew" w:cs="CourierNew"/>
              <w:sz w:val="20"/>
              <w:szCs w:val="20"/>
            </w:rPr>
            <w:t>Harvey</w:t>
          </w:r>
        </w:smartTag>
      </w:smartTag>
      <w:r>
        <w:rPr>
          <w:rFonts w:ascii="CourierNew" w:hAnsi="CourierNew" w:cs="CourierNew"/>
          <w:sz w:val="20"/>
          <w:szCs w:val="20"/>
        </w:rPr>
        <w:t xml:space="preserve"> said, pushing her hand away.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"Done much?"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"I flew to </w:t>
      </w:r>
      <w:smartTag w:uri="urn:schemas-microsoft-com:office:smarttags" w:element="State">
        <w:smartTag w:uri="urn:schemas-microsoft-com:office:smarttags" w:element="place">
          <w:r>
            <w:rPr>
              <w:rFonts w:ascii="CourierNew" w:hAnsi="CourierNew" w:cs="CourierNew"/>
              <w:sz w:val="20"/>
              <w:szCs w:val="20"/>
            </w:rPr>
            <w:t>Florida</w:t>
          </w:r>
        </w:smartTag>
      </w:smartTag>
      <w:r>
        <w:rPr>
          <w:rFonts w:ascii="CourierNew" w:hAnsi="CourierNew" w:cs="CourierNew"/>
          <w:sz w:val="20"/>
          <w:szCs w:val="20"/>
        </w:rPr>
        <w:t xml:space="preserve"> once."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"She doesn't mean in a plane," Jive told him.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"Oh..."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"In dreams maybe?" said Mart.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"Oh yeah, I dream about flying."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"That's good," Marr replied, grinning with satisfaction. She had not a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single tooth in her mouth.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smartTag w:uri="urn:schemas-microsoft-com:office:smarttags" w:element="City">
        <w:smartTag w:uri="urn:schemas-microsoft-com:office:smarttags" w:element="place">
          <w:r>
            <w:rPr>
              <w:rFonts w:ascii="CourierNew" w:hAnsi="CourierNew" w:cs="CourierNew"/>
              <w:sz w:val="20"/>
              <w:szCs w:val="20"/>
            </w:rPr>
            <w:t>Harvey</w:t>
          </w:r>
        </w:smartTag>
      </w:smartTag>
      <w:r>
        <w:rPr>
          <w:rFonts w:ascii="CourierNew" w:hAnsi="CourierNew" w:cs="CourierNew"/>
          <w:sz w:val="20"/>
          <w:szCs w:val="20"/>
        </w:rPr>
        <w:t xml:space="preserve"> stared at the empty maw in disgust.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"You're wondering where they've gone, aren't you?" she said to </w:t>
      </w:r>
      <w:smartTag w:uri="urn:schemas-microsoft-com:office:smarttags" w:element="City">
        <w:smartTag w:uri="urn:schemas-microsoft-com:office:smarttags" w:element="place">
          <w:r>
            <w:rPr>
              <w:rFonts w:ascii="CourierNew" w:hAnsi="CourierNew" w:cs="CourierNew"/>
              <w:sz w:val="20"/>
              <w:szCs w:val="20"/>
            </w:rPr>
            <w:t>Harvey</w:t>
          </w:r>
        </w:smartTag>
      </w:smartTag>
      <w:r>
        <w:rPr>
          <w:rFonts w:ascii="CourierNew" w:hAnsi="CourierNew" w:cs="CourierNew"/>
          <w:sz w:val="20"/>
          <w:szCs w:val="20"/>
        </w:rPr>
        <w:t>. "Go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on. Admit it."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smartTag w:uri="urn:schemas-microsoft-com:office:smarttags" w:element="City">
        <w:smartTag w:uri="urn:schemas-microsoft-com:office:smarttags" w:element="place">
          <w:r>
            <w:rPr>
              <w:rFonts w:ascii="CourierNew" w:hAnsi="CourierNew" w:cs="CourierNew"/>
              <w:sz w:val="20"/>
              <w:szCs w:val="20"/>
            </w:rPr>
            <w:t>Harvey</w:t>
          </w:r>
        </w:smartTag>
      </w:smartTag>
      <w:r>
        <w:rPr>
          <w:rFonts w:ascii="CourierNew" w:hAnsi="CourierNew" w:cs="CourierNew"/>
          <w:sz w:val="20"/>
          <w:szCs w:val="20"/>
        </w:rPr>
        <w:t xml:space="preserve"> shrugged. "Well yes. I am."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"Carna took them, the thieving brute. I had fine teeth. Beautiful teeth."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"Who's Carna?" </w:t>
      </w:r>
      <w:smartTag w:uri="urn:schemas-microsoft-com:office:smarttags" w:element="City">
        <w:smartTag w:uri="urn:schemas-microsoft-com:office:smarttags" w:element="place">
          <w:r>
            <w:rPr>
              <w:rFonts w:ascii="CourierNew" w:hAnsi="CourierNew" w:cs="CourierNew"/>
              <w:sz w:val="20"/>
              <w:szCs w:val="20"/>
            </w:rPr>
            <w:t>Harvey</w:t>
          </w:r>
        </w:smartTag>
      </w:smartTag>
      <w:r>
        <w:rPr>
          <w:rFonts w:ascii="CourierNew" w:hAnsi="CourierNew" w:cs="CourierNew"/>
          <w:sz w:val="20"/>
          <w:szCs w:val="20"/>
        </w:rPr>
        <w:t xml:space="preserve"> wanted to know.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"Never mind," Jive said, hushing Marr before she could reply. "Get to it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or he'll miss the moment."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Marr muttered something beneath her breath, then said: "Come to me, boy,"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extending her arms in </w:t>
      </w:r>
      <w:smartTag w:uri="urn:schemas-microsoft-com:office:smarttags" w:element="City">
        <w:smartTag w:uri="urn:schemas-microsoft-com:office:smarttags" w:element="place">
          <w:r>
            <w:rPr>
              <w:rFonts w:ascii="CourierNew" w:hAnsi="CourierNew" w:cs="CourierNew"/>
              <w:sz w:val="20"/>
              <w:szCs w:val="20"/>
            </w:rPr>
            <w:t>Harvey</w:t>
          </w:r>
        </w:smartTag>
      </w:smartTag>
      <w:r>
        <w:rPr>
          <w:rFonts w:ascii="CourierNew" w:hAnsi="CourierNew" w:cs="CourierNew"/>
          <w:sz w:val="20"/>
          <w:szCs w:val="20"/>
        </w:rPr>
        <w:t>'s direction. Her touch was icy.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"Feels weird, huh?" said Jive, as Mares fingers floated over his face,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brushing it here and there. "Don't worry. She knows what she's doin'."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"And what's that?"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"Changin' you."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"Into what?"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"You tell her," Jive said. "It won't last long, so enjoy it. Go on, tell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her about being a vampire."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"That's what I want Wendell to see," </w:t>
      </w:r>
      <w:smartTag w:uri="urn:schemas-microsoft-com:office:smarttags" w:element="City">
        <w:smartTag w:uri="urn:schemas-microsoft-com:office:smarttags" w:element="place">
          <w:r>
            <w:rPr>
              <w:rFonts w:ascii="CourierNew" w:hAnsi="CourierNew" w:cs="CourierNew"/>
              <w:sz w:val="20"/>
              <w:szCs w:val="20"/>
            </w:rPr>
            <w:t>Harvey</w:t>
          </w:r>
        </w:smartTag>
      </w:smartTag>
      <w:r>
        <w:rPr>
          <w:rFonts w:ascii="CourierNew" w:hAnsi="CourierNew" w:cs="CourierNew"/>
          <w:sz w:val="20"/>
          <w:szCs w:val="20"/>
        </w:rPr>
        <w:t xml:space="preserve"> said.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"A vampire..." Marr said softly, her fingers pressing harder against his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skin.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"Yeah, I want to have fangs, like a wolf, and a red throat, and white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skin, like I've been dead for a thousand years."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"Two thousand!" said Jive.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"Ten thousand!" said </w:t>
      </w:r>
      <w:smartTag w:uri="urn:schemas-microsoft-com:office:smarttags" w:element="City">
        <w:smartTag w:uri="urn:schemas-microsoft-com:office:smarttags" w:element="place">
          <w:r>
            <w:rPr>
              <w:rFonts w:ascii="CourierNew" w:hAnsi="CourierNew" w:cs="CourierNew"/>
              <w:sz w:val="20"/>
              <w:szCs w:val="20"/>
            </w:rPr>
            <w:t>Harvey</w:t>
          </w:r>
        </w:smartTag>
      </w:smartTag>
      <w:r>
        <w:rPr>
          <w:rFonts w:ascii="CourierNew" w:hAnsi="CourierNew" w:cs="CourierNew"/>
          <w:sz w:val="20"/>
          <w:szCs w:val="20"/>
        </w:rPr>
        <w:t>, beginning to enjoy the game. "And crazy eyes,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that can see in the dark, and pointy ears, like a bat's ears-"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"Wait up!" Marr said. "I've got to get all this right."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Her fingers were working hard upon him now, as though his flesh was clay,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and she was molding it. His face was tingling, and he wanted to reach up and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touch it, but he was afraid of spoiling her handiwork.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"And there's got to be fur," Jive observed. "Sleek, black fur on his neck-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Mares hands dabbled at his throat, and he felt fur sprouting where she'd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touched him.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"-and the wings!" </w:t>
      </w:r>
      <w:smartTag w:uri="urn:schemas-microsoft-com:office:smarttags" w:element="City">
        <w:smartTag w:uri="urn:schemas-microsoft-com:office:smarttags" w:element="place">
          <w:r>
            <w:rPr>
              <w:rFonts w:ascii="CourierNew" w:hAnsi="CourierNew" w:cs="CourierNew"/>
              <w:sz w:val="20"/>
              <w:szCs w:val="20"/>
            </w:rPr>
            <w:t>Harvey</w:t>
          </w:r>
        </w:smartTag>
      </w:smartTag>
      <w:r>
        <w:rPr>
          <w:rFonts w:ascii="CourierNew" w:hAnsi="CourierNew" w:cs="CourierNew"/>
          <w:sz w:val="20"/>
          <w:szCs w:val="20"/>
        </w:rPr>
        <w:t xml:space="preserve"> said. "Don't forget the wings!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"Never!" said Jive.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"Spread your arms, boy," Marr told him.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did so, and she ran her hands along them, smiling now.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"It's good," she said. "It's good."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looked down at himself. To his astonishment he found his fingers were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gnarled and sharp, and leathery flaps were hanging from his arms. The wind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gusted against them, threatening to carry him off the roof then and there.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"You know you're playin' a dangerous game, don't you?" Marr said as she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stood back to admire her handiwork. "You'll either break your head or scare the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life out of your friend Wendell. Or both."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"He won't fall, woman!" Jive said. "He's got the knack of this. I can tell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just by looking at him." He peered at </w:t>
      </w:r>
      <w:smartTag w:uri="urn:schemas-microsoft-com:office:smarttags" w:element="City">
        <w:smartTag w:uri="urn:schemas-microsoft-com:office:smarttags" w:element="place">
          <w:r>
            <w:rPr>
              <w:rFonts w:ascii="CourierNew" w:hAnsi="CourierNew" w:cs="CourierNew"/>
              <w:sz w:val="20"/>
              <w:szCs w:val="20"/>
            </w:rPr>
            <w:t>Harvey</w:t>
          </w:r>
        </w:smartTag>
      </w:smartTag>
      <w:r>
        <w:rPr>
          <w:rFonts w:ascii="CourierNew" w:hAnsi="CourierNew" w:cs="CourierNew"/>
          <w:sz w:val="20"/>
          <w:szCs w:val="20"/>
        </w:rPr>
        <w:t xml:space="preserve"> with his squinty eyes. "Wouldn't be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surprised if you weren't a vampire in another life, boy," he said.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"Vampires don't have other lives," </w:t>
      </w:r>
      <w:smartTag w:uri="urn:schemas-microsoft-com:office:smarttags" w:element="City">
        <w:smartTag w:uri="urn:schemas-microsoft-com:office:smarttags" w:element="place">
          <w:r>
            <w:rPr>
              <w:rFonts w:ascii="CourierNew" w:hAnsi="CourierNew" w:cs="CourierNew"/>
              <w:sz w:val="20"/>
              <w:szCs w:val="20"/>
            </w:rPr>
            <w:t>Harvey</w:t>
          </w:r>
        </w:smartTag>
      </w:smartTag>
      <w:r>
        <w:rPr>
          <w:rFonts w:ascii="CourierNew" w:hAnsi="CourierNew" w:cs="CourierNew"/>
          <w:sz w:val="20"/>
          <w:szCs w:val="20"/>
        </w:rPr>
        <w:t xml:space="preserve"> said, the words more difficult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to say with a mouthful of fangs. "They live forever."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"That's right," said Jive, snapping his fingers. "So they do! So they do!"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"Well, I'm finished," said Marr. "You can get goin', boy."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wind came gusting again, and if Jive hadn't been holding onto him as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they walked the edge of the roof, Harvey would surely have been carried away.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"There's your friend," Jive whispered, pointing down into the shadows.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Much to his amazement Harvey found that he could see Wendell quite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clearly, even though it was pitch dark in the thicket. He could hear him too: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every little breath, every beat of his heart.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"This is it," Jive hissed, putting his hand on Harvey's back.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"What do I do?" Harvey said. "Do I flap or what?"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"Jump!" Jive said. "The wind'll take care of the rest. Either the wind or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gravity."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And with that, he shoved Harvey off the edge of the roof and into the</w:t>
      </w:r>
    </w:p>
    <w:p w:rsidR="00057153" w:rsidRDefault="00057153" w:rsidP="009748C3">
      <w:pPr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empty air.</w:t>
      </w:r>
    </w:p>
    <w:p w:rsidR="00057153" w:rsidRDefault="00057153" w:rsidP="009748C3">
      <w:pPr>
        <w:rPr>
          <w:rFonts w:ascii="CourierNew" w:hAnsi="CourierNew" w:cs="CourierNew"/>
          <w:sz w:val="20"/>
          <w:szCs w:val="20"/>
        </w:rPr>
      </w:pP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X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Falling From Grace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wind wasn't there to bear him up. He plummeted like a slate tossed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from the gables, a cry of sheer terror escaping his throat. He saw Wendell turn;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saw a look of mortal fear come onto his face; then the wind came out of nowhere,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cold and strong, and just as his legs brushed the bushes he felt himself lifted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up and up, toward the sky.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His cry became a whoop; his terror, joy. The moon was larger than he'd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ever seen it, and its vast white face filled his sight, like the face of his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mother, bending to kiss him goodnight.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Except that he needed no sleep tonight, no, nor a mother to wish him sweet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dreams. This was better than any dream, flying with the wind in his wings, and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world shuddering below in fear of his shadow.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looked for Wendell again, and saw him fleeing for the safety of the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House.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No you don't, he thought, and fuming his wings like leathery sails he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swooped down on his prey. A bloodcurdling shriek filled his ears, and for a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moment he thought it was the wind. Then he realized it was his own throat that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was uttering this inhuman din, and the shriek became laughter; wild, lunatic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laughter.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"Don't...please...don't!" Wendell was sobbing as he ran, "Somebody help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me! Somebody help me!"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knew he'd already had his revenge: Wendell was frightened out of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his wits. But it was too much fun to stop now. He liked the feel. of the wind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beneath him, and the cold moon on his back. He liked the sharpness of his eyes,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and the strength of his claws. But mast of all he liked the fear he was causing;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liked the look on Wendell's upturned face, and the sound of panic in his chest.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wind was carrying him down into the thicket, and as he landed Wendell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dropped to his knees, begging for merry.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"Don't kill me! Please, please, I beg you-don't kill me!"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had seen and heard enough. He'd had his revenge. It was time to put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an end to the game, before the fun soured.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opened his mouth to announce himself, but Wendell-seeing the red throat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and the wolfish fangs, and thinking this meant certain death-began a new round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of supplications. This time, however, he wasn't simply begging.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"I'm too fat to eat," he said. "But there's another kid around here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somewhere-"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growled at this.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"There is!" Wendell said. "I swear. And there's more meat on him than on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me!"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"Listen to the child," said a voice in the bushes at Harvey's side. He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glanced around. There was Jive, his wiry form barely visible among the barbs.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"He'd see you dead, young Harvey."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Wendell heard none of this. He was still advertising the edibility of his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friend, hoisting up his shirt and shaking his blubbery belly to prove how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unpalatable he was.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"You don't want me..." he sobbed. "Take Harvey! Take Harvey!"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"Bite him," said Jive. "Go on. Drink a little of his blood. Why not? The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fat's no good, but the blood's hot, the blood's tasty." He was doing a little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dance as he spoke, stamping his feet to the rhythm of his chant. "Don't waste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taste! Go eat the meat!"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And still Wendell whined, all snot and tears. "You don't want me. Find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Harvey! Find Harvey!"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And the more he sobbed, the more Jive's chant made sense to Harvey. Who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was this ridiculous boy Wendell anyway? He was too eager to serve Harvey up as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dinner to be called a friend. He was just a tasty morsel. Any vampire worth his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wings would chew off his head as soon as look at him. And yet...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"What are you waiting for?" Jive wanted to know. "We've gone to all this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trouble to make a monster of you-"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"Yes, but it's a game," Harvey said.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"A game?" said Jive. "No, no, boy. It's more than that. It's an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education."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didn't know what he meant by this, and he wasn't altogether certain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wanted to know.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"If you don't pounce soon," Jive hissed, "you're going to lose him."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It was true. Wendell's tears were clearing, and he was staring at his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attacker with a puzzled look.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"Are you...going to let me...go?" he murmured.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felt Jive's hand on his back.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"Do it!" Jive said.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looked at Wendell's tear-stained face and trembling hands. If the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situation had been reversed, he thought to himself, would I have been much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braver? The answer, he knew, was no.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"It's now or never," said Jive.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"Then it's never," Harvey said. "Never!"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word came out as a guttural roar, and Wendell fled before it, yelling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at the top of his voice. Harvey didn't give chase.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"You disappoint me, boy," Jive said. "I thought you had the killer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instinct."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"Well, I don't," said Harvey, a little ashamed of himself. He felt like a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coward, even though he knew he'd done the right thing.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"That was a waste of magic," said another voice, and Marr appeared from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out of the bushes, her arms filled with enormous fungi.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"Where'd you find those?" Jive said.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"Usual place," Marr replied. She gave Harvey a contemptuous look. "I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suppose you want your old body back," she said.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"Yes, please."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"We should leave him like this," said Jive. "He'd get around to sucking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blood sooner or later."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"Nah," said Marr. "There's only so much magic to go around, you know that.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Why waste it on a miserable little punk like this?"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She waved her hand casually in Harvey's direction, and he felt the power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that had filled his limbs and transformed his face drain out of him. It was a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relief, of course, to feel the magic unmade, but a little part of him mourned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loss. In a matter of moments he was once again an earthbound boy, wingless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and weak.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With the spell removed, Marr turned her back on him and waddled off into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darkness. Jive, however, lingered long enough to have one last dig at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"You missed your chance there, kiddo," he said. "You could have been one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of the greats."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"It was a trick, that's all," Harvey said, concealing the strange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unhappiness he felt. "A Halloween trick. It meant nothing."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"There are those who'd disagree," Jive said darkly. "Those who'd say that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all the great powers in the world are bloodsuckers and soul-stealers at heart.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And we must serve them. All of us. Serve them to our dying day"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stared hard at Harvey all the way through this peculiar little speech,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and then, with a nimble step, retreated into the shadows and was gone.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found Wendell in the kitchen, a hot dog in one hand and a cookie in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other, telling Mrs. Griffin about what he'd seen. He dropped his food when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came in, and yelped with relief: "You're alive! You're alive!"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"Of course I'm alive," said Harvey. "Why shouldn't I be?"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"There was something out there. A terrible beast. It almost ate me. I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thought maybe it had eaten you."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looked down at his hands and legs.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"Nope," he said. "Not a nibble."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"I'm glad!" Wendell said. "I'm so, so glad. You're my best friend, for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always."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 was vampire food five minutes ago, Harvey thought; but he said nothing.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Maybe there'd come a time when he could tell Wendell about his transformation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and temptation, but this wasn't it. He simply said: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"I'm hungry," and sat down at the table beside his fair-weather friend, to</w:t>
      </w:r>
    </w:p>
    <w:p w:rsidR="00057153" w:rsidRDefault="00057153" w:rsidP="009748C3">
      <w:pPr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put something sweeter than blood in his belly.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XI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Turnabout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Neither Wendell nor Lulu was around the following day-Mrs. Griffin said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she'd seen them both before breakfast, and then they'd disappeared-so Harvey was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left to his own devices. He tried not to think about what had happened the night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before, but he couldn't help himself.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Snatches of conversation kept coming back, and he puzzled over them all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day long. What had Jive meant, for instance, when he'd told Harvey that turning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him into a vampire was not so much a game as an education? What kind of lesson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had he learned by jumping off a roof and scaring Wendell?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And all that stuff about soul-stealers and how they had to be served; what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had that meant? Was it Mr. Hood that Jive had been speaking of; that great power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they all had to serve? If Hood was somewhere in the House, why hadn't anyone-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Lulu, Wendell or himself-encountered him? Harvey had quizzed his friends about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Hood, and had the same story from them both: they'd heard no footfalls, no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whispers, no laughter. If Mr. Hood was indeed here, where was he hiding, and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why?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So many questions; so few answers.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And then, if these mysteries weren't enough, another came along to vex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him. In the late afternoon, lounging in the shade of the tree house, he heard a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yell of frustration, and peered through the leaves to set Wendell racing across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lawn. He was dressed in a windbreaker and boots, even though it was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swelteringly hot, and he was stamping around like a madman.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shouted to him, but his call went either unheard or ignored, so he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climbed down and pursued Wendell around the side of the House. He found him in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orchard, red-faced and sweaty.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"What's going on?" he said.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can't get out!" Wendell said, grinding a half-rotted apple underfoot.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want to leave, Harvey, but there's no way out!"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"Of course there is!"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"I've been trying for hours and hours and I tell you the mist keeps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sending me hack the way I came"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"Hey, calm down!"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want to go home, Harvey," Wendell said, close to tears now. "Last night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was too much for me. That thing came after my blood. I know you don't believe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me-"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do," said Harvey, "honest I do."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"You do?"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"For sure."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"Well, then maybe you should leave too,'cause if I go it'll come after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you."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don't think so," said Harvey.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"I've been kiddin' myself about this place," Wendell said. "It's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dangerous. Oh, yeah, I know it seems like everything's perfect, but-"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interrupted him. "Maybe you should keep your voice down," he said.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"We should talk about this quietly. In private."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"Like where?" said Wendell, wild-eyed. "The whole place is watching us and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listening to us. Don't you feel it?"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"Why would it do that?"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don't know!" Wendell snapped. "But last night I thought, if I don't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leave I'm going to die here. I'll just disappear one night; or go crazy like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Lulu." He dropped his voice to a whisper. "We're not the first, you know. What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about all the clothes upstairs? All the coats and shoes and hats. They belonged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to kids like us."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shuddered. Had he played trick-or-treat in a murdered boy's shoes?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want to get out of here," Wendell said, tears running down his face.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"But there's no way out."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"If there's a way in there must be a way out," Harvey reasoned. "We'll go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to the wall."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With that he marched off, Wendell in tow, around to the front of the House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and down the gentle slope of the lawn. The mist-wall looked perfectly harmless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as they approached it.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"Be careful-" Wendell warned. "It's got some tricks up its sleeve."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slowed his step, expecting the wall to twitch, or even reach for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him. But it did nothing. Bolder now, he strode into the mist, fully expecting to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emerge on the other side. But by some trick or other he was turned around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without even being aware of it, and delivered out of the wall with the House in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front of him.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"What happened?" he said to himself. Puzzled, he stepped back into the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mist.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same thing occurred. In he went, and out he came again, facing the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opposite direction. He tried again, and again, and again, but the same trick was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worked upon him every time, until Harvey was as frustrated as Wendell had been a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half hour before.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"Now do you believe me?" Wendell said.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"Yep."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"So what do we do?"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"Well, we don't yell about it," Harvey whispered. "We just get on with the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day. Pretend we've given up leaving. I'm going to do a little looking around."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began his investigations as soon as they got back into the House, by going in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search of Lulu. Her bedroom door was closed. He knocked, then called her. There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was no reply, so he tried the handle. The door was unlocked.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"Lulu?" he called. "It's Harvey."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She wasn't there, but he was relieved to see that her bed had been slept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in, and that she'd apparently been playing with her pets recently. The doors to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doll's house were open, and the lizards were everywhere underfoot.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There was one strangeness however. The sound of running water led him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through to the bathroom, where he found the bath full almost to brimming, and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Lulu's clothes scattered in the puddles on the tile.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"Have you seen Lulu?" he asked Mrs. Griffin when he got downstairs.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"Not in the last few hours," she replied. "But she's been keeping to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herself." Mrs. Griffin looked hard at Harvey. "I wouldn't pay too much mind if I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were you, child," she said. "Mr. Hood doesn't like inquisitive guests."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was only wondering where she'd got to," Harvey said.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Mrs. Griffin frowned, her tongue working against her pale cheek as though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it wanted to speak, but didn't dare.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"Anyway" Harvey went on, deliberately goading Mrs. Griffin, "I don't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believe Mr. Hood exists."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"Now you be careful," she said, her voice and frown deepening. "You don't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want to talk about Mr. Hood that way."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"I've been here...days and days," Harvey said, realizing as he spoke that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he'd lost count of his time in the House. "And I haven't seen him once. Where is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he?"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Now Mrs. Griffin came at Harvey with her hands raised, and for a moment he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thought she was going to strike him. But instead she took hold of his shoulders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and shook him.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"Please, child!" she said. "Be content with what you know. You're here to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enjoy yourself for a little time. And child, it's such a little time. It flies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by. Oh Lord, how it flies!"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"It's just a few weeks," Harvey said. "I'm not going to stay here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forever." Now it was he who stared at her. "Or am I?" he said.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"Stop," she told him.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"You think I am here forever, don't you?" he said, shaking off her grip.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"What is this place, Mrs. Griffin? Is it some kind of prison?"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She shook her head.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"Don't tell me lies," he said. "It's stupid. We're locked up in here,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aren't we?"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Now, though she was shaking with fear from head to foot, she dared to make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 tiny nod of her head.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"All of us?" he asked. Again she nodded. "You too?"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"Yes," she whispered, "me too. And there's no way out. Believe me, if you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try to escape again, Carna will come after you."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"Carna..." he said, remembering the name from the conversation between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Jive and Marr.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"He's up there," Mrs. Griffin said. "On the roof. That's where the four of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them live. Rictus, Marr, Carna-"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"-and Jive."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"You know."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"I've met them all but Carna."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"Pray you never do," said Mrs. Griffin. "Now listen to me, Harvey. I've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seen many children come and go through this House-some of them foolish, some of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them selfish, some sweet, some brave-but you, you are one of the brightest souls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 have ever set eyes on. I want you to take what joy you can from being here.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Use the hours well, because there'll be fewer than you think."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listened patiently to this. Then, when she'd finished, he said: "I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still want to meet Mr. Hood."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"Mr. Hood is dead," Mrs. Griffin said, exasperated by his persistence.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"Dead? You swear?"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swear," she replied. "On the Brave of my poor Clue-Cat, I swear: Mr.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Hood is dead. So don't ask about him ever again."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This was the first time Mrs. Griffin had ever come close to giving Harvey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an order, and though he wanted to press her further, he decided not to. Instead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said he was sorry for bringing up the subject, and wouldn't do it again, then</w:t>
      </w:r>
    </w:p>
    <w:p w:rsidR="00057153" w:rsidRDefault="00057153" w:rsidP="009748C3">
      <w:pPr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left her to her secret sorrows.</w:t>
      </w:r>
    </w:p>
    <w:p w:rsidR="00057153" w:rsidRDefault="00057153" w:rsidP="009748C3">
      <w:pPr>
        <w:rPr>
          <w:rFonts w:ascii="CourierNew" w:hAnsi="CourierNew" w:cs="CourierNew"/>
          <w:sz w:val="20"/>
          <w:szCs w:val="20"/>
        </w:rPr>
      </w:pPr>
    </w:p>
    <w:p w:rsidR="00057153" w:rsidRDefault="00057153" w:rsidP="009748C3">
      <w:pPr>
        <w:rPr>
          <w:rFonts w:ascii="CourierNew" w:hAnsi="CourierNew" w:cs="CourierNew"/>
          <w:sz w:val="20"/>
          <w:szCs w:val="20"/>
        </w:rPr>
      </w:pP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XII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What the Flood Gave Up (And What It Took)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Well?" said Wendell, when Harvey came to his room. "What's the story?"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shrugged. "Everything's fine," he said. "Why don't we just enjoy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ourselves while we can?"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"Enjoy ourselves?" Wendell said. "How can we enjoy ourselves when we're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locked in?"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"It's better in here than it is out in the world," Harvey said. Wendell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looked at him in astonishment. "That's true, isn't it?"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As he spoke he grabbed hold of Wendell's hand, and Wendell realized there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was a ball of paper in Harvey's palm, which he was trying to pass between the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two of them.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"Maybe you should just find a quiet little corner and do some reading," he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said, glancing down at their hands as he spoke.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Wendell got the idea. He claimed the balled-up note from Harvey's hand and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said: "Maybe I'll do that."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"Good," said Harvey. "I'm going to go out and enjoy the sun while I can."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That was exactly what he did. He had a lot of planning to do before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midnight, which was when the note told Wendell they should meet to make their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escape. Surely even the forces that guarded the House had to sleep sometime (the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business of keeping the seasons rolling around couldn't be easy) and of all the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hours to slip away, midnight seemed the most promising.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But he didn't suppose it would be easy. The House had been a trap for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decades (perhaps centuries: Who knew how old its evil really was?) and even at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midnight it would not be so foolish as to leave the exit wide open. They would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have to be quick and clever, and not panic or lose their tempers once they were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in the mist. The real world was out there somewhere. All they had to do was find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it.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knew when he saw Wendell for Halloween that the note had been read and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understood. There was a look in Wendell's eyes that said: I'm ready. I'm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nervous, but I'm ready.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rest of the evening passed for the two of them like the performance of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 strange play, in which they were the actors, and the House (or whoever haunted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it) was the audience. They went about enjoying themselves as though this was a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night like any other, heading out to play trick-or-treat with a show of loud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laughter (even though they were both shuddering in their borrowed shoes), then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coming in to eat their supper and spend what they hoped would be their last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Christmas in the House. They opened their presents (a mechanical dog for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Wendell; a magician's kit for Harvey), said their goodnights to Mrs. Griffin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(goodbye, of course, not goodnight, but Harvey didn't dare let her know) and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then went to bed.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House grew quiet, and quieter still. The snow no longer sighed at the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sill, nor the wind in the chimney. It was, Harvey thought, the deepest silence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he'd ever heard; so deep that he could hear his heartbeat in his ears, and every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rustle of his body against the sheets sounded like a roll of drums.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 little before midnight he got up and dressed, moving slowly and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carefully, so as to make as little noise as possible. Then he headed out into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passageway, and-slipping like a thief from shadow to shadow-hurried down the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stairs and out into the night.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left not by the front door (it was heavy, and creaked loudly) but by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kitchen door, which brought him out at the side of the House. Though the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wind had dropped, the air was still bitter and the surface of the snow had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frozen. It crackled as he walked, however lightly he trod. But he was beginning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to hope that the eyes and ears of the House were indeed closed at this hour (if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not, why hadn't he been challenged?) and he might make it to the perimeter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without attracting attention.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Just as he was about to turn the corner, however, that sweet hope was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soured, as somebody in the murk behind him called his name. He froze in his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tracks, hoping the darkness would conceal him, but the voice came again, and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again called his name. It was not a voice he recognized. Not Wendell, certainly,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nor Mrs. Griffin. Not Jive, not Rictus, not Marr. This was a frail voice; the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voice of somebody who barely knew how to shape the syllables of his name.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"Harrr...vvvey..."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And then, all of a sudden, he knew the voice, and his heart-which had been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working overtime since he'd slipped out of bed-grew so loud in his ears it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almost drowned out the summons when it came again.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"Lulu?" he murmured.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"Yesss..." said the voice.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"Where are you?"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"Near..." she said.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stared at the thicket, hoping for some glimpse of her, but all he could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see was the starlight glittering on the frosted leaves.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"You're leaving..." she said, her words slurred.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"Yes," he whispered, "and you have to come with us."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took a step toward her, and as he did so some of the glitter that he'd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thought was frost retreated from him. What was she wearing, that shimmered this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way?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"Don't be afraid," he said.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don't want you to look at me," she said.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"What's wrong?"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"Please..." she said, "just...keep your distance."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She retreated even farther from him, and seemed to lose her balance as she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did so. She dropped to the ground, the thicket around her shaking. Harvey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stepped forward to help her up, but she let out such a sob that he stopped in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his tracks.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only want to help," he said.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"You can't help me," she replied, every word pained. "It's too late. You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just have...to go...while you still can. I just...wanted to give you...something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to remember me by."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saw her move in the shadows, reaching out in his direction. "Look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away," she said.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turned his head away from her.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"Now close your eyes. And promise you won't open them."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dutifully closed his eyes. "I promise," he said.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And now he heard her moving toward him, her breath laborious.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"Open your hand," she said.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Her voice was near now. He knew if he opened his eyes he'd be face to face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with her. But he had made a promise, and was determined to keep it. He put out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his hand and felt first one, then two, then three heavy little objects, cold and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wet, dropped into his cupped palm.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"This was all...I could find..." Lulu said, "...I'm sorry..."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"Can I look?" he asked.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"Not yet. Let me...leave...first..."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closed his fingers around the gifts she'd given him, trying to make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sense of them by touch. What were they? Pieces of frozen stone? No, they were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carved. He could feel grooves on one; a head on another. And now, of course, he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knew what he held: three survivors of his ark, dredged up from the depths of the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lake.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answer was no comfort to him; quite the reverse. He shuddered as he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put the puzzle of Lulu's silvery gleam together with the knowledge of what he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held. She had swum down to the bottom of the lake to recover these figures, a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descent that was beyond the capacity of any land dweller.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No wonder she'd retreated into the shadows, ordering him not to look at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her. She wasn't human any longer. She was becoming-or had already become-a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sister to the strange fish that circled in these dark waters, cold-blooded and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silver-skinned.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"Oh, Lulu..." he said, "...how did this happen?"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"Don't waste your time with me," she murmured, "just go while you've a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chance."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want to help, " he said.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"You can't..." came the reply, "...can't help me...I've been here too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long. My life is over..."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"That's not true," Harvey said. "We're the same age."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"But I've been here so long I don't even remember..." Her voice trailed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away.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"Don't remember what?"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"Maybe I just don't want to remember," she said. "It'll hurt too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much..."She made along, choked sigh. "You have to go..."she said in a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whisper,"...go while you still can."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"I'm not afraid."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"Then you're stupid," she said. "Because you should be."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heard the thicket shake as she started to retreat from him.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"Wait," he said. She made no reply. "Lulu!"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din of her departure grew louder. By the sound of it she was almost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throwing herself out of his range. Breaking his promise, he opened his eyes, and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caught a glimpse of her as she fled; a shadow in the shadows, no more. He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started after her, not knowing what he would say or do when he caught up with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her, but knowing he'd never forgive himself if he didn't somehow help.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Maybe if he persuaded her to go with him, out of the shadow of the House,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its vicious magic would be undone. Or maybe he could find some doctor for her in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outside world who could cure her of this malformation. Anything rather than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leaving her to return to the lake.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Its waters were in view now, gleaming darkly between the branches of the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thicket. Lulu had reached the bank, and for a moment the meager starlight found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her. All that Harvey had feared was true, and more. A fin grew from her bent and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scaly back, and her legs had almost fused together. Her arms had become short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and stubby, her fingers webbed.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But it was her face, glimpsed as she turned back to look at him, that was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greatest shock.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Her hair had fallen out, and her nose disappeared. Her mouth had lost its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lips and her blue eyes turned to swivelling silver balls, lidless and lashless.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And yet, despite their freakishness, there was human feeling in those eyes, and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on that mouth: a terrible sadness that he knew would never leave his heart if he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lived to be a thousand.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"You were my friend," she said as she teetered on the bank. "Thank you for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that."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Then she tumbled into the water.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went to the edge of the lake at a dash, but by the time he reached the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place from which she'd dived the ripples were disappearing and the bubbles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breaking. He watched the icy waters for a minute or more, hoping she would see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him and surface, but she'd gone where he couldn't follow, and that, it seemed,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was the end of it.</w:t>
      </w:r>
    </w:p>
    <w:p w:rsidR="00057153" w:rsidRDefault="00057153" w:rsidP="009748C3">
      <w:pPr>
        <w:autoSpaceDE w:val="0"/>
        <w:autoSpaceDN w:val="0"/>
        <w:adjustRightInd w:val="0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Clutching her gifts to him like talismans, he trudged away from the lake</w:t>
      </w:r>
    </w:p>
    <w:p w:rsidR="00057153" w:rsidRDefault="00057153" w:rsidP="009748C3">
      <w:r>
        <w:rPr>
          <w:rFonts w:ascii="CourierNew" w:hAnsi="CourierNew" w:cs="CourierNew"/>
          <w:sz w:val="20"/>
          <w:szCs w:val="20"/>
        </w:rPr>
        <w:t>and down the lawn to keep his rendezvous with Wendell.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XIII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Fourth Part of Darkness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"What happened to you?" Wendell whispered when Harvey reached the bottom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of the lawn. "I thought we were meeting at midnight."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got...waylaid," Harvey said.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He'd intended to tell Wendell what had just transpired, but his friend was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obviously nervous enough without being told about Lulu's fate. Harvey slipped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three survivors of the ark into his pocket and resolved only to speak of the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encounter when he and Wendell were safely away from this terrible place.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Just one thing stood between them and that ambition: the wall of mist.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Now, as ever, it seemed innocent enough. But that was an illusion, of course,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like so many things in Mr. Hood's kingdom.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"We have to be very organized about this," Harvey said to Wendell. "Once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we're in the wall we lose our sense of direction. So we have to be sure we keep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walking in a straight line, and not let the mist turn us around."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"How do we do that?" said Wendell.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think one of us should go in first, and the other one keep hold of his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hand."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"Me," said Wendell, eagerly. "I want to be first."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"No problem. Then I'll keep my back to the House, and keep guiding you.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Who knows, maybe the wall's so thin you'll just be able to pull me through."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"We can hope," Wendell said.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"Are you ready?" Harvey asked, extending his hand.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Wendell took it. "Whenever you are," he said.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"Then let's get out of here "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Wendell nodded, and stepped into the mist. Instantly, Harvey felt his grip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tighten.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"Don't...let...go..."Wendell said, his voice already remote although he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was just a pace away.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"Just keep walking." Harvey said, as they reached arm's length. "Any sign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of-"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Before he could finish his question a noise from the House behind him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sealed his lips. He glanced back. The front door was open, and a light was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burning in the hall, throwing into silhouette the figure rushing down the porch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steps. It was Mrs. Griffin.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noise he'd heard was not from her lips, however. Nothing human could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make such a din. He saw Mrs. Griffin glance up toward the roof as she hurried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down the lawn, and following her gaze, saw the noise-maker rising against the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stars.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knew its name, even though he couldn't see its face. Hood had four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servants, and he'd met only three: Rictus, Jive and Marr. Here was the fourth: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Carna, the tooth-stealer; Carna, the devourer; Carna, the beast Mrs. Griffin had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hoped Harvey would never meet.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"Back to the House, child!" Mrs. Griffin yelled as the din of vast wings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filled the air, "Quickly! Quickly!"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pulled on Wendell's arm, yelling to him as he did so, but Wendell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had a whiff of freedom in his nostrils and wasn't about to give it up.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"What are you waiting for?" Mrs. Griffin yelled. "Get away from there or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it'll take off your head!"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glanced up at the swooping beast, and knew this was no lie. Carna's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jaws were wide enough to snap him in half with a single bite. But he couldn't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leave Wendell in the mist. They'd begun this adventure together, and that was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how they would finish it, dead or alive. He had no choice but to step into the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mist himself, and hope that Wendell had snatched a glimpse of the world outside,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and could pull him through to the street.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As he took that step, he heard Mrs. Griffin say something about leading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way; then he was blinded by the chill of the mist, and the sound of her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voice became a garbled whisper.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Carna's shrieks were not so hushed, however. They pierced the murk,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skewering Harvey's thoughts the way its teeth would skewer his head if the beast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caught up with him.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"Wendell?" Harvey yelled. "It's coming for us!"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caught a glimpse of a figure up ahead of him, then of Wendell's face,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smeared by the mist, turning to say: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"There's no way out!"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"There has to be!"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can't find it!" Wendell said, his reply almost drowned out by the din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of Carna's shrieks.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glanced back the way he'd come, more afraid not to know how close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creature was than to see it, however terrifying the sight. A veil of mist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swirled in front of him, but he glimpsed Carna's form as the beast descended. It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was the most monstrous of the brood: its skin rotted and stretched over barbed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and polished bone, its throat a nest of snaky tongues, its jaws set with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hundreds of teeth.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This is the end, Harvey thought. I've only been alive ten years and five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months and I'm going to have my head bitten off.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Then, from the corner of his eye, a strange sight. Mrs. Griffin's arms,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reaching into the mist, and dropping Blue-Cat to the ground.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"He's got a good sense of direction!" Harvey heard her say. "Follow him!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Follow him!"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didn't need a second invitation. Nor did Blue-Cat. Tail up, it padded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off, and Harvey hauled on Wendell's arm to drag him in pursuit. The cat was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quick, but so was Harvey. He kept his eyes glued on that bright tail, even when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rush of wings behind him announced that Carna had entered the mist and was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almost upon them.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Two strides; three strides; four. And now the mist seemed to be thinning.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heard Wendell whooping for joy-"The street!" he yelled, "I see it!"-and the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next moment Harvey saw it too, the sidewalks wet with rain and shining in the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lamplight.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Now he dared look back, and there was Carna, its jaws a yard from them.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let go of Wendell's arm and pushed his friend toward the street,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ducking as he did so. Carna's lower jaw scraped his spine, but the beast was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moving too fast to check itself, and instead of wheeling around to scoop up its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quarry it flew on, out into the real world.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Wendell was already there.; Harvey joined him a moment later.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"We did it!" Wendell yelled. "We did it!"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"So did Carna!" Harvey said, pointing up at the beast as it rose against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cloudy sky and turned to come back for them.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"It wants to drive us back inside!" Harvey said.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"I'm not going!" Wendell cried. "Never! I'm never going in there again!"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Carna heard his defiance. Its blazing eyes fixed on him and it came down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like a thunderbolt, its shriek echoing through the midnight streets.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"Run!" Harvey said.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But Carna's stare had rooted Wendell to the spot. Harvey grabbed hold of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him and was about to make a run for it when he heard the beast's cry change.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Triumph became doubt; doubt became pain; and suddenly Carna wasn't swooping but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falling, holes opening in its wings as though a horde of invisible moths was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eating at their fabric.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It labored to climb the air again, but its wounded wings refused their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duty, and seconds later it struck the street so hard it bit off a dozen of its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tongues, and scattered half a hundred teeth at the boys' feet. The fall didn't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kill it, however. Though agonized by its wounds, it hauled itself up onto the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spiky crutches of its wings and began to drag itself back toward the wall. Even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now, in this wretched state, it was ferocious, and with snaps to right and left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drove Harvey and Wendell out of its path.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"It can't survive out here..." Wendell realized aloud, "...it's dying."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wished he had some weapon to keep the beast from returning to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safety, but he had to be content with the sight of its defeat. If it had not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wanted their flesh so badly, he thought, it wouldn't have come after them at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such speed, and brought this pain and humiliation upon itself. There was a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lesson there, if he could only remember it. Evil, however powerful it seemed,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could be undone by its own appetite.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Then the creature was gone, a curtain of mist drawn over its retreat.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There was only one sign remaining of the mysteries that lay on the other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side of the wall: the face of Blue-Cat, gazing out at the world that he, like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all the occupants of the Holiday House, could never explore. His azure gaze met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Harvey's for a moment; then he looked back toward his prison, as though he heard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Mrs. Griffin's summons, and with a sorrowful sigh turned and traipsed away.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"Weird," said Wendell, as he stared at the rainy streets. "It's as though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 never left"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"Is it?" said Harvey. He wasn't so sure. He felt different; marked by this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adventure.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wonder if we'll even remember we came here in a week's time?"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"Oh, I'll remember," Harvey said. "I've got a few souvenirs."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dug into his pocket in search of the figures from the ark. Even as he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pulled them out he felt them crumbling, as the real world took its toll on them.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"Illusions..." he murmured as they turned to dust and ran away between his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fingers.</w:t>
      </w:r>
    </w:p>
    <w:p w:rsidR="00057153" w:rsidRDefault="00057153" w:rsidP="006F1775">
      <w:pPr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"Who cares?" said Wendell. "It's time to go home. And that's no illusion."</w:t>
      </w:r>
    </w:p>
    <w:p w:rsidR="00057153" w:rsidRDefault="00057153" w:rsidP="006F1775">
      <w:pPr>
        <w:rPr>
          <w:rFonts w:ascii="CourierNew" w:hAnsi="CourierNew" w:cs="CourierNew"/>
          <w:sz w:val="20"/>
          <w:szCs w:val="20"/>
        </w:rPr>
      </w:pP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XIV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Time Was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It took the boys an hour to reach the center of town, and there-given that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their houses lay in opposite directions-they parted company. They exchanged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addresses before they did so, promising to contact each other in a day or two,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so that they could each support the other's account of the Holiday House. It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would be difficult to make people believe all that had happened to them, but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perhaps they'd have a better chance if two voices told the same tale.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know what you did back there," Wendell said just before they parted.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"You saved my life."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"You would have done the same thing for me," Harvey said.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Wendell looked doubtful. "I might have wanted to," he said, somewhat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abashed, "but I've never been very brave."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"We escaped together," Harvey said. "I couldn't have done it without you."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"Really?"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"Really."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Wendell brightened at this. "Yeah," he said. "I guess that's right.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Well...be seein' ya."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And, with that, they went their separate ways.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It was still several hours before daybreak, and the streets were virtually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deserted, so for Harvey it was a long, lonely trudge home. He was tired, and a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little saddened by his farewell to Wendell, but the thought of the welcome he'd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get when he reached his own doorstep put a spring in his heels.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Several times he wondered if he'd gone astray, because the streets he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passed through were unfamiliar. One neighborhood was extremely fancy, the houses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and the cars parked outside them slicker than anything he'd set eyes on. Another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was virtually a wasteland, the houses half rubble, the streets strewn with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garbage. But his sense of direction served him well. As the East began to pale,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and the birds in the trees started their twitterings, he rounded the corner of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his street. His weary legs broke into a joyful dash, and brought him to the step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panting for breath and ready to fall into his parents' arms.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knocked on the door. There was no sound from the house at first, which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didn't surprise him given the hour. He knocked again, and again. Finally a light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was turned on and he heard somebody coming to the door.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"Who is it?" said his father from behind the closed door. "Do you know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what time it is?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"It's me," said Harvey.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Then came the sound of bolts being drawn aside, and the door was opened a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crack.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"Who's me?" said the man peering out at him.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looked kindly enough, Harvey thought, but it wasn't his father. This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was a much older man, his hair almost white, his face thin. He had a badly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trimmed mustache, and a furrow of a frown.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"What do you want?" he said.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Before Harvey could reply a woman's voice said: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"Come away from the door."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couldn't see the second speaker yet, but he caught a glimpse of the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wallpaper in the hallway, and the pictures on the wall. To his relief he saw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that this was not his house at all. He'd obviously made a simple mistake, and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knocked on the wrong door.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"I'm sorry," he said, backing away. "I didn't mean to wake you up."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"Who are you looking for?" the man wanted to know, opening the door a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little wider now. "Are you one of the Smith kids?"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started to dig in the pocket of his dressing gown, and brought out a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pair of spectacles.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can't even see me properly, Harvey thought: poor old man.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But before the spectacles reached the bridge of the man's nose his wife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appeared behind him, and Harvey's legs almost folded up beneath him at the sight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of her.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She was old, this woman, her hair almost as colorless as her husband's,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and her face even more lined and sorrowful. But Harvey knew that face better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than any on earth. It was the first face he'd ever loved. It was his mother.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"Mom?" he murmured.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woman stopped and stared out through the open door at the boy standing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on the step, her eyes filling up with tears. She could barely breathe the word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she said next.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"Harvey?"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"Mom?...Mom, it is you, isn't it?"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By now the man had put on his spectacles, and peered through them with his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eyes wide.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"It's not possible," he said flatly. "This can't be Harvey."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"It's him," said his wife. "It's our Harvey. He's come home."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man shook his head. "After all these years?" he said. "He'd be a man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by now. He'd be a grown man. This is just a boy."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"It's him, I tell you."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"No!" the man replied, angry now. "It's some prank. Somebody trying to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break our hearts. As if they're not broken enough."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started to slam the door, but Harvey's mom caught hold of it.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"Look at him," she said. "Look at his clothes. That's what he was wearing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night he left us."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"How do you know?"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"You think I don't remember?"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"It's thirty-one years ago," said Harvey's father, still staring at the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boy on the step. "This can't...can't be..." He faltered as slow recognition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spread over his face. "Oh my Lord," he said, his voice dropping to a hoarse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whisper, "...it is him, isn't it?"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told you," his wife replied,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"Are you some kind of ghost?" he asked Harvey.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"Oh for goodness' sake," Harvey's mom said. "He's no ghost!" She slipped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past her husband, and out onto the step. "I don't know how it's possible, and I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don't care," she said, opening her arms to Harvey. "All I know is, our little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boy's come home to us."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couldn't speak. There were too many tears in his throat, and in his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nose and in his eyes. All he could do was stumble into his mother's arms. It was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wonderful to feel her hands stroke his hair and her fingers wipe his cheeks.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"Oh Harvey, Harvey, Harvey," she sobbed. "We thought we'd never see you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again." She kissed him over and over. "We thought you'd gone forever."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"How's this possible?" his father still wanted to know.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kept praying," his mother said.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had another answer, though he didn't voice it. The moment he'd set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eyes on his mother-so changed, so sorrowful-it was instantly clear what a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terrible trick Hood's House had played upon them all. For every day he'd spent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there a year had gone by here in the real world. Every morning while he'd played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in the spring warmth, months had passed. In the afternoon, while he'd lazed in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summer sun, the same. And those haunted twilights, which had seemed so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brief, had been another span of months, as had the Christmas nights, full of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snow and presents. They'd all slipped by so easily, and though he had only aged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 month, his mom and dad had lived in sadness for thirty-one years, thinking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that their little boy had gone forever.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That had almost been the case. If he'd remained in the House of Illusions,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distracted by its petty pleasures, a whole lifetime would have gone by here in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real world, and his soul would have become Hood's property. He would have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joined the fish circling in the lake; and circling; and circling. He shuddered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at the thought.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"You're cold, sweetie," his mother said. "Let's get you inside." He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sniffed hard, and cleared his tears with the back of his hand. "I'm so tired,"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said.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"I'll make a bed for you straight away."</w:t>
      </w:r>
    </w:p>
    <w:p w:rsidR="00057153" w:rsidRDefault="00057153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"No. I want to tell you what happened before I go to sleep," Harvey</w:t>
      </w:r>
    </w:p>
    <w:p w:rsidR="00057153" w:rsidRDefault="00057153" w:rsidP="006F1775">
      <w:pPr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replied. "It's a long story. Thirty-one years long."</w:t>
      </w:r>
    </w:p>
    <w:p w:rsidR="00057153" w:rsidRDefault="00057153" w:rsidP="006F1775">
      <w:pPr>
        <w:rPr>
          <w:rFonts w:ascii="CourierNew" w:hAnsi="CourierNew" w:cs="CourierNew"/>
          <w:sz w:val="20"/>
          <w:szCs w:val="20"/>
        </w:rPr>
      </w:pP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XV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New Nightmares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It was a more difficult tale to tell than he expected it to be. Though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some of the details were clear in his head-Rictus's first appearance; the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sinking of the ark; his and Wendell's escape-there was much else he could not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properly remember. It was as though the mist he'd strode through had seeped into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his head, and had there drawn a veil over the House and much of what it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contained.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remember speaking to you on the phone two or three times," he said.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"You didn't speak to us, honey," his mom replied.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"Then that was just another trick," Harvey said. "I should have known."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"But who was playing all those tricks?" his father demanded. "If this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House exists-I say if-then whoever owns it kidnapped you and somehow kept you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from growing up. Maybe he froze you-"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"No," said Harvey. "It was warm there, except when the snow came down, of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course."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"There has to be some sane explanation."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"There is," said Harvey. "It was magic."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His father shook his head. "That's a child's answer," he said. "And I'm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not a child anymore."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"And I know what I know," said Harvey firmly.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"It isn't very much, honey," his mom said.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wish I could remember more."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She put a comforting arm around his shoulder. "Never mind," she said,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"we'll talk about it when you've had a rest."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"Could you find this House again?" his father asked him.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"Yes," Harvey replied, though his skin ran with chills at the thought of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going back. "I think so"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"Then that's what we'll do."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don't want him going back to that place," his mother said.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"We have to know it exists before we report it to the police. You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understand that, don't you, son?"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nodded. "It sounds like something I made up, I know. But it's not.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 swear it's not."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"Come on, sweetie," his mother said. "I'm afraid your room's changed a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bit, but it's still comfortable. I kept it just as you'd left it for years and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years, hoping you'd find your way home. Then I realized if you ever did come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back you'd be a grown man, and you wouldn't want it decorated with rocket ships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and parrots. So we had the decorators in. It's completely different now."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don't mind," Harvey said. "It's home, and that's all I care about."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In the early afternoon, as he slept in his old room, it rained: a hard March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rain that beat against the window and slapped on the sill. The sound woke him.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sat up in bed with the hairs at his nape pricking and knew that he'd been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dreaming of Lulu. Poor, lost Lulu, dragging her misshapen body through the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bushes, her flipper hand clutching the ark animals she'd dredged up from the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mud.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thought of her unhappiness was unbearable. How could he ever hope to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live in the world to which he'd returned, knowing that she remained Hood's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prisoner?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"I'll find you," he murmured to himself. "I will, I swear..."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Then he lay back on the cold pillow, and listened to the sound of rain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until sleep crept over him.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Exhausted by his travels and traumas, he didn't wake again until the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following morning. The rain had cleared. It was time to lay plans.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bought a map of the whole of Millsap," his father said, unfolding his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purchase and spreading it over the kitchen table. "There's our house." He had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already marked the place with a cross. "Now, do you remember any of the street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names around Hood's place?"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shook his head. "I was too busy escaping," he said.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"Were there any particular buildings you saw?"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"It was dark, and rainy."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"So we just have to trust to luck."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"We'll find it," Harvey said. "Even if it takes all week."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It was easier said than done. More than three decades had passed since he'd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first made his way through the town with Rictus, and countless things had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changed. There were new plazas and new slums; new cars on the streets and new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aircraft overhead. So many distractions, all keeping Harvey from the trail.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don't know which way is which," he admitted, after they'd been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searching for half a day. "Nothing's the way I remember it."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"We'll keep going," his father said. "It'll all come clear."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It didn't. They spent the rest of the day wandering around, hoping that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some Night would trigger a memory, but it was frustrating business. Every now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and then, in some square or street, Harvey would say: "Maybe this is it," and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they'd head off in one direction or another, only to find that the trail grew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cold a few blocks on.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That evening, his father quizzed him again.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"If you could only remember what the House looked like," he said, "I could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describe it to people."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"It was big, I remember that. And old. I'm sure it was very old."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"Could you draw it?"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could try."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did just that, and though he wasn't much of an artist his hand seemed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to remember more than his brain had, because after a half hour he had drawn the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House in considerable detail. His father was pleased.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"We'll take this with us tomorrow," he said. "Maybe somebody will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recognize it."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But the second day was just as frustrating as the first. Nobody knew the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House that Harvey had drawn, nor anything remotely, like it. By the end of the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afternoon, Harvey's father was getting short-tempered.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"It's useless!" he said. "I must have asked five hundred people and not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one of them-not one-even vaguely recognized the place."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"It's not surprising," said Harvey. "I don't think anyone who saw the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House-besides me and Wendell-ever escaped before."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"We should just repeat all this to the police," his mother said, "and let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them deal with it."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"And what do we tell them?" his father said, raising his voice. "That we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think there's a House out there that hides in a mist, and steals children with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magic? It's ridiculous!"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"Calm down, calm down," Harvey's mother said. "We'll talk about this after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we've eaten."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They trudged home, ate and discussed the whole problem again, but without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finding any solutions. Mr. Hood had laid his traps carefully over the years,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protecting himself from the laws of the real world. Safe behind the mists of his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illusion, he'd most likely already found two new and unwitting prisoners to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replace Harvey and Wendell. It seemed his evil would go on, undiscovered and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unpunished.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following day Harvey's father made an announcement.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"This search is getting us nowhere," he said. "We're going to give it up!"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"Are you going to the police?" his wife asked him.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"Yes. And they'll want Harvey to tell them everything he knows. It's going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to be difficult."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"They won't believe me," Harvey said.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"That's why I'm going to talk to them first," his father said. "I'll, find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somebody who'll listen."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left soon after breakfast, with a worried expression on his face.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"This is all my fault," Harvey said to his mom. "We lost all that time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together, just because I was bored."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"Don't blame yourself," she said. "We're all tempted to do things we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regret once in a while. Sometimes we choose badly and make mistake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just wish I knew how to unmake it," Harvey replied.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His mother went out shopping in the middle of the morning, and left Harvey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haunted by that thought. Was there some way to undo the damage that had been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done? To take back the stolen years, and live them here, with the people who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loved him, and whom he loved dearly in return?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was sitting at his bedroom window, trying to puzzle the problem out,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when he saw a forlorn figure at the street corner. He threw open the window and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yelled down to him: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"Wendell! Wendell! Over here!"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Then he raced downstairs. By the time he opened the door his friend was on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step, his face red and wet with tears and sweat.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"What happened?" he said. "Everything's changed." His words were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punctuated by hiccups. "My dad divorced my mom and my mom's so old, Harvey, and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fat as a house." He wiped his running nose with the back of his hand, and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sniffed hard. "It wasn't supposed to be this way!" he said. "Well, was it?"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did his best to explain how the House had deceived them, but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Wendell was in no mood for theory. He just wanted the nightmare to be over.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want things the way they were," he wailed.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"My dad's gone to the police," Harvey said. "He's going to tell them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everything."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"That won't do any good," Wendell said despairingly. "They'll never find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House."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"You're right," Harvey said. "I went to look for it with my mom and dad,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but it was no use. It's hiding."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"Well it's bound to hide from them, stupid, " Wendell said. "It doesn't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want grown-ups."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"You're right," said Harvey. "It wants children. And I bet it wants you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and me more than ever."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"How'd you reckon that?"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"It almost had us. It almost ate us alive."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"So you think it's got a taste for us?"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"I'm sure of it"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Wendell stared at his feet for a moment. "You think we should go back,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don't you?"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don't think any of those grown-ups-my dad, your mom, the police-are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ever going to find the House. If we want all those years back, we have to get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them for ourselves."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don't much like the idea," Wendell confessed.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"Neither do I," he said, thinking as he spoke that he'd have to leave a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note for his mom and dad, so that they wouldn't think his return had been a</w:t>
      </w:r>
      <w:r w:rsidRPr="002F5F97">
        <w:rPr>
          <w:rFonts w:ascii="CourierNew" w:hAnsi="CourierNew" w:cs="CourierNew"/>
          <w:sz w:val="20"/>
          <w:szCs w:val="20"/>
        </w:rPr>
        <w:t xml:space="preserve"> </w:t>
      </w:r>
      <w:r>
        <w:rPr>
          <w:rFonts w:ascii="CourierNew" w:hAnsi="CourierNew" w:cs="CourierNew"/>
          <w:sz w:val="20"/>
          <w:szCs w:val="20"/>
        </w:rPr>
        <w:t xml:space="preserve">dream. 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"We have to go," he said. "We don't have any choice."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"So when do we start?"</w:t>
      </w:r>
    </w:p>
    <w:p w:rsidR="00057153" w:rsidRDefault="00057153" w:rsidP="002F5F97">
      <w:pPr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"Now!" said Harvey grimly. "We've lost, too much time already."</w:t>
      </w:r>
    </w:p>
    <w:p w:rsidR="00057153" w:rsidRDefault="00057153" w:rsidP="002F5F97">
      <w:pPr>
        <w:rPr>
          <w:rFonts w:ascii="CourierNew" w:hAnsi="CourierNew" w:cs="CourierNew"/>
          <w:sz w:val="20"/>
          <w:szCs w:val="20"/>
        </w:rPr>
      </w:pP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XVI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Back to the Happy Land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It was as if the House knew that they were coming back and was calling to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them. As soon as they stepped out into the street their feet seemed to know the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way. All they had to do was let them lead.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"What do we do when we get there?" Wendell wanted to know. "I mean, we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only just escaped with our lives last time-"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"Mrs. Griffin will help us," Harvey said.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Wendell's breath quickened. "Suppose Carna bit her head off?" he said.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"Then we'll have to do it alone."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"Do what?"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"Find Hood."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"But you told me he was dead."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don't think being dead means much to a creature like him," Harvey said.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"He's in the house somewhere, Wendell, and we have to hunt him down whether we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like it or not. He's the one who stole all those years with our moms and dads.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And we won't get them back until we face him."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"You make it sound easy," Wendell said.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"The whole House is a box of tricks," Harvey reminded him. "The seasons.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presents. They're all illusions. We have to hold on to that."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"Harvey? Look."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Wended pointed ahead of them. Harvey knew the street at a glance. Thirtythree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days ago, he'd stood here with Rictus, and listened to the tempter tell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him what a fine place lay on the other side of the mist wall up ahead.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"This is it then," Harvey said.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It was strange, but he didn't feel afraid, even though he knew they were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walking back into their enemy's arms. It was better to face Hood and his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illusions now than to spend the rest of his life wondering about Lulu, and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mourning the years he'd lost.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"Are you ready?" he asked Wendell.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"Before we go," his friend replied, "can we get just one thing s straight?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If the House is all illusions, then how come we felt the cold? And how come I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got fat from eating Mrs. Griffin's pies, and-"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don't know," Harvey cut in, doubt running a cold finger up his spine.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can't explain how Hood's magic works. All I know is, he took all those years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away to feed himself."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"Feed?"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"Yeah. Like...like...like a vampire." This was the first time Harvey had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thought of Hood that way, but it instinctively seemed right. Blood was life, and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life was what w Hood fed upon. He was a vampire, sure enough. Maybe a king among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vampires.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"So shouldn't we have a stake, or holy water, or something?"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"That's just in stories," Harvey said.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"But if he comes after us-"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"We fight."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"Fight with what?"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shrugged. The truth was, he didn't know. But he was sure that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crosses and prayers weren't going to be any use, in the battle that lay ahead.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"No more talk," he said to Wendell. "If you don't want to come, then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don't."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didn't say that"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"Good," said Harvey, and started toward the mist.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Wendell followed on his heels, and just as Harvey stepped into the wall he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snatched hold of his friend's sleeve, so that they entered as they had exited: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together.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mist closed around them like a waterlogged blanket, pressing so hard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against their faces Harvey half thought it intended to smother them. But it only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wished to keep them from changing their minds. A moment later a tremor moved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through its folds and spat them out the other side.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It was high summer in Hood's kingdom: the lazy season. The sun, which had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been hidden by rain clouds on the other side of the mist, was beaming down on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House and all that prospered around it. The trees swayed in a balmy breeze,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doors and windows of the House, its porch and chimneys, all gleamed as if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newly painted.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There were welcoming songs in the eaves; welcoming smells from the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kitchen; welcoming laughter through the open door. Welcome; everywhere welcome.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"I'd forgotten..." Wendell murmured.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"Forgotten what?"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"How...beautiful it is."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"Don't trust it," Harvey said. "It's all illusion, remember? All of it."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Wendell didn't reply, but wandered away toward the trees. The honeyed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breeze gusted around him, as if to pluck him up. He didn't resist, but went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where it led, into the dappled shade.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"Wendell! " Harvey said, following him across the lawn. "We've got to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stick together."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"I'd forgotten about the tree house," Wendell said dreamily, staring up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into the canopy. "We had such fun up there, remember?"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"No,'' said Harvey, determined not to let the past distract him from his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mission here. "I don't remember."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"Yes, you do," said Wendell, smiling from ear to ear. "We worked so hard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up there. I'm going up to see how it looks."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grabbed his arm.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"No you're not."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"Yes I am," he snapped back, wrenching his arm from Harvey's grip. "I can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do whatever I want. You don't own me."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could see by the glazed look in Wendell's eyes that the House was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already working its seductive magic. It could only be a matter of time, he knew,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before his own powers of resistance were worn away. And what then? Would he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forget his work here entirely, and become an empty-headed boy, laughing like a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loon while his soul was sucked away?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"No!" he said aloud, "I'm not going to let you do it!"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"Do what?" said Wendell.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"We've got work to do!" Harvey told him.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"Who cares?" Wendell replied.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do. And so did you five minutes ago, Remember what it did to us,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Wendell."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wind in trees seemed to sigh at this.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"Aaahh..." it said, as if it now understood Harvey's purpose here, and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would waft this intelligence to the ears of Mr. Hood.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didn't care. In fact, he was pleased,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"Go on," he said, as the gusts flew toward the House. "Tell him! Tell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him!" He turned on Wendell. "Are you coming?" he said. "Or am I going to go in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alone?"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don't mind going in, " Wendell said cheerily. "I'm hungry."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stared hard at Wendell. "Don't you remember anything we said out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there?" he demanded.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"Of course I do," Wendell replied. "We said we were going to..." He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paused, frowning. "...going...to..."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"This place has stolen time that belonged to us, Wendell."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"How did it do that?" said Wendell, still frowning deeply. "It's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just...just..." Again he faltered, searching for the words. "...just such a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perfect day." The frown began to fade again, and a broad smile replaced it. "Who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cares?" Wendell said. "I mean, on a day like this, who cares? Let's just enjoy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ourselves."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shook his head. He was losing precious time here, which was exactly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what Hood and the House wanted. Instead of wasting any further words on Wendell,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turned on his heel and headed toward the front door.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"Wait for me!" Wendell hollered. "Can you smell that pie?"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could, and wished he'd put some food in his belly before he'd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started out on this adventure. Knowing that these tantalizing smells were all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part of Hood's repertoire wasn't enough to stop his mouth from watering or his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stomach from grumbling.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All he could do was think of the dust to which his ark animals had turned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when he'd stepped out into the street. The pie on the kitchen table was probably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made of the same bitter stuff, concealed beneath a veneer of sweetness. He held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on to that thought as best he could, knowing that the House into which he was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about to step would be full of such blandishments.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With Wendell again trailing a step behind, he climbed the porch steps and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marched into the House. The moment they were both inside, the door slammed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behind them. Harvey reeled around, his skin crawling. It was not the wind that</w:t>
      </w:r>
    </w:p>
    <w:p w:rsidR="00057153" w:rsidRDefault="00057153" w:rsidP="002F5F97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had thrown the door shut.</w:t>
      </w:r>
    </w:p>
    <w:p w:rsidR="00057153" w:rsidRDefault="00057153" w:rsidP="002F5F97">
      <w:pPr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It was Rictus.</w:t>
      </w:r>
    </w:p>
    <w:p w:rsidR="00057153" w:rsidRDefault="00057153" w:rsidP="002F5F97"/>
    <w:sectPr w:rsidR="00057153" w:rsidSect="005C4B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New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1775"/>
    <w:rsid w:val="00057153"/>
    <w:rsid w:val="002F5F97"/>
    <w:rsid w:val="003E68E3"/>
    <w:rsid w:val="005C4B56"/>
    <w:rsid w:val="006F1775"/>
    <w:rsid w:val="007C5DDA"/>
    <w:rsid w:val="008E5A46"/>
    <w:rsid w:val="00974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State"/>
  <w:smartTagType w:namespaceuri="urn:schemas-microsoft-com:office:smarttags" w:name="City"/>
  <w:smartTagType w:namespaceuri="urn:schemas-microsoft-com:office:smarttags" w:name="plac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B56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32</Pages>
  <Words>9757</Words>
  <Characters>-32766</Characters>
  <Application>Microsoft Office Outlook</Application>
  <DocSecurity>0</DocSecurity>
  <Lines>0</Lines>
  <Paragraphs>0</Paragraphs>
  <ScaleCrop>false</ScaleCrop>
  <Company>PFISD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IX</dc:title>
  <dc:subject/>
  <dc:creator>e805225</dc:creator>
  <cp:keywords/>
  <dc:description/>
  <cp:lastModifiedBy>Rachel</cp:lastModifiedBy>
  <cp:revision>2</cp:revision>
  <dcterms:created xsi:type="dcterms:W3CDTF">2014-11-06T01:18:00Z</dcterms:created>
  <dcterms:modified xsi:type="dcterms:W3CDTF">2014-11-06T01:18:00Z</dcterms:modified>
</cp:coreProperties>
</file>